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Schellenstein Tunnel, ergänzende Baugrunderkundung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Viktoria Schellen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